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DA9A">
      <w:pPr>
        <w:jc w:val="center"/>
        <w:rPr>
          <w:rFonts w:hint="default"/>
          <w:lang w:eastAsia="zh-CN"/>
        </w:rPr>
      </w:pPr>
      <w:r>
        <w:rPr>
          <w:rFonts w:hint="default"/>
          <w:lang w:eastAsia="zh-CN"/>
        </w:rPr>
        <w:drawing>
          <wp:inline distT="0" distB="0" distL="114300" distR="114300">
            <wp:extent cx="5260340" cy="3427095"/>
            <wp:effectExtent l="0" t="0" r="16510" b="1905"/>
            <wp:docPr id="1" name="图片 1" descr="a843cd725c7d6e9cb40d91653e4968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843cd725c7d6e9cb40d91653e4968f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342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2720FF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6683316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2018-05-27T17:24:00Z</dcterms:created>
  <dc:creator>asheng</dc:creator>
  <cp:lastModifiedBy>方旭升</cp:lastModifiedBy>
  <dcterms:modified xsi:type="dcterms:W3CDTF">2025-09-26T03:06:19Z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KSOTemplateDocerSaveRecord">
    <vt:lpwstr>eyJoZGlkIjoiNTFlZjgxY2MwMTRhMzE2MWVlZDVjMDJjODYyODgwMGQiLCJ1c2VySWQiOiIyMzY0OTQzODMifQ==</vt:lpwstr>
  </property>
  <property fmtid="{D5CDD505-2E9C-101B-9397-08002B2CF9AE}" pid="6" name="ICV">
    <vt:lpwstr>B9EC8192BB784567B20D2DBDEC536E35_12</vt:lpwstr>
  </property>
</Properties>
</file>